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89FB0" w14:textId="77777777" w:rsidR="00AA5FD1" w:rsidRDefault="00AA5FD1" w:rsidP="00AA5F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1D12FBCE" w14:textId="77777777" w:rsidR="00AA5FD1" w:rsidRDefault="00AA5FD1" w:rsidP="00AA5F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Household servant of William, Lord Hastings(q.v.).</w:t>
      </w:r>
    </w:p>
    <w:p w14:paraId="7C52D1A5" w14:textId="77777777" w:rsidR="00AA5FD1" w:rsidRDefault="00AA5FD1" w:rsidP="00AA5FD1">
      <w:pPr>
        <w:rPr>
          <w:rFonts w:ascii="Times New Roman" w:hAnsi="Times New Roman" w:cs="Times New Roman"/>
          <w:sz w:val="24"/>
          <w:szCs w:val="24"/>
        </w:rPr>
      </w:pPr>
    </w:p>
    <w:p w14:paraId="10418F8B" w14:textId="77777777" w:rsidR="00AA5FD1" w:rsidRDefault="00AA5FD1" w:rsidP="00AA5FD1">
      <w:pPr>
        <w:rPr>
          <w:rFonts w:ascii="Times New Roman" w:hAnsi="Times New Roman" w:cs="Times New Roman"/>
          <w:sz w:val="24"/>
          <w:szCs w:val="24"/>
        </w:rPr>
      </w:pPr>
    </w:p>
    <w:p w14:paraId="3E2C90DA" w14:textId="77777777" w:rsidR="00AA5FD1" w:rsidRDefault="00AA5FD1" w:rsidP="00AA5F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Mar.1478</w:t>
      </w:r>
      <w:r>
        <w:rPr>
          <w:rFonts w:ascii="Times New Roman" w:hAnsi="Times New Roman" w:cs="Times New Roman"/>
          <w:sz w:val="24"/>
          <w:szCs w:val="24"/>
        </w:rPr>
        <w:tab/>
        <w:t>He was granted the office of Bailiff of the lordship of Sheraton,</w:t>
      </w:r>
    </w:p>
    <w:p w14:paraId="4EBDCE5D" w14:textId="77777777" w:rsidR="00AA5FD1" w:rsidRDefault="00AA5FD1" w:rsidP="00AA5F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during the minority of Edward, son of George, Duke of</w:t>
      </w:r>
    </w:p>
    <w:p w14:paraId="62A2B773" w14:textId="334D3AA9" w:rsidR="00AA5FD1" w:rsidRDefault="00AA5FD1" w:rsidP="00AA5F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Clarence.   (C.P.R. 1476-85 p.90)</w:t>
      </w:r>
    </w:p>
    <w:p w14:paraId="34D03E7C" w14:textId="77777777" w:rsidR="007601B6" w:rsidRDefault="007601B6" w:rsidP="00AA5FD1">
      <w:pPr>
        <w:rPr>
          <w:rFonts w:ascii="Times New Roman" w:hAnsi="Times New Roman" w:cs="Times New Roman"/>
          <w:sz w:val="24"/>
          <w:szCs w:val="24"/>
        </w:rPr>
      </w:pPr>
    </w:p>
    <w:p w14:paraId="1764A5AD" w14:textId="77777777" w:rsidR="00AA5FD1" w:rsidRDefault="00AA5FD1" w:rsidP="00AA5FD1">
      <w:pPr>
        <w:rPr>
          <w:rFonts w:ascii="Times New Roman" w:hAnsi="Times New Roman" w:cs="Times New Roman"/>
          <w:sz w:val="24"/>
          <w:szCs w:val="24"/>
        </w:rPr>
      </w:pPr>
    </w:p>
    <w:p w14:paraId="0B348ABC" w14:textId="77777777" w:rsidR="00AA5FD1" w:rsidRDefault="00AA5FD1" w:rsidP="00AA5FD1">
      <w:pPr>
        <w:rPr>
          <w:rFonts w:ascii="Times New Roman" w:hAnsi="Times New Roman" w:cs="Times New Roman"/>
          <w:sz w:val="24"/>
          <w:szCs w:val="24"/>
        </w:rPr>
      </w:pPr>
    </w:p>
    <w:p w14:paraId="79BAFA34" w14:textId="77777777" w:rsidR="00AA5FD1" w:rsidRDefault="00AA5FD1" w:rsidP="00AA5F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2021</w:t>
      </w:r>
    </w:p>
    <w:p w14:paraId="05FA98C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36B2" w14:textId="77777777" w:rsidR="00AA5FD1" w:rsidRDefault="00AA5FD1" w:rsidP="009139A6">
      <w:r>
        <w:separator/>
      </w:r>
    </w:p>
  </w:endnote>
  <w:endnote w:type="continuationSeparator" w:id="0">
    <w:p w14:paraId="607B45F1" w14:textId="77777777" w:rsidR="00AA5FD1" w:rsidRDefault="00AA5F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DC3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458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791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3BF0A" w14:textId="77777777" w:rsidR="00AA5FD1" w:rsidRDefault="00AA5FD1" w:rsidP="009139A6">
      <w:r>
        <w:separator/>
      </w:r>
    </w:p>
  </w:footnote>
  <w:footnote w:type="continuationSeparator" w:id="0">
    <w:p w14:paraId="354705C4" w14:textId="77777777" w:rsidR="00AA5FD1" w:rsidRDefault="00AA5F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5A1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65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784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FD1"/>
    <w:rsid w:val="000666E0"/>
    <w:rsid w:val="002510B7"/>
    <w:rsid w:val="005C130B"/>
    <w:rsid w:val="007601B6"/>
    <w:rsid w:val="00826F5C"/>
    <w:rsid w:val="009139A6"/>
    <w:rsid w:val="009448BB"/>
    <w:rsid w:val="00A3176C"/>
    <w:rsid w:val="00AA5FD1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E7862"/>
  <w15:chartTrackingRefBased/>
  <w15:docId w15:val="{20732C0D-D6E6-429E-A11A-6FF096C62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FD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2021-03-10T16:41:00Z</dcterms:created>
  <dcterms:modified xsi:type="dcterms:W3CDTF">2021-06-09T11:07:00Z</dcterms:modified>
</cp:coreProperties>
</file>